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26_115_115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15.06.2026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Erweiterung Kita Roschbach, Fliesenarbeiten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Fliesenarbeiten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